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23A" w:rsidRDefault="0052223A" w:rsidP="005222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LATCHER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52223A" w:rsidRDefault="0052223A" w:rsidP="005222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Shere, Surrey.</w:t>
      </w:r>
    </w:p>
    <w:p w:rsidR="0052223A" w:rsidRDefault="0052223A" w:rsidP="005222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223A" w:rsidRDefault="0052223A" w:rsidP="005222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223A" w:rsidRDefault="0052223A" w:rsidP="005222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John Kingston, Prior of Merton(q.v.), brought a plaint of debt against </w:t>
      </w:r>
    </w:p>
    <w:p w:rsidR="0052223A" w:rsidRDefault="0052223A" w:rsidP="005222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him and Thomas Jourdeley of Shere(q.v.), as executors of the Will</w:t>
      </w:r>
    </w:p>
    <w:p w:rsidR="0052223A" w:rsidRDefault="0052223A" w:rsidP="005222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Thomas Ingram of Shere(q.v.).</w:t>
      </w:r>
    </w:p>
    <w:p w:rsidR="0052223A" w:rsidRDefault="0052223A" w:rsidP="005222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52223A" w:rsidRDefault="0052223A" w:rsidP="005222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223A" w:rsidRDefault="0052223A" w:rsidP="005222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223A" w:rsidRPr="009C1F03" w:rsidRDefault="0052223A" w:rsidP="005222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23A" w:rsidRDefault="0052223A" w:rsidP="00564E3C">
      <w:pPr>
        <w:spacing w:after="0" w:line="240" w:lineRule="auto"/>
      </w:pPr>
      <w:r>
        <w:separator/>
      </w:r>
    </w:p>
  </w:endnote>
  <w:endnote w:type="continuationSeparator" w:id="0">
    <w:p w:rsidR="0052223A" w:rsidRDefault="0052223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2223A">
      <w:rPr>
        <w:rFonts w:ascii="Times New Roman" w:hAnsi="Times New Roman" w:cs="Times New Roman"/>
        <w:noProof/>
        <w:sz w:val="24"/>
        <w:szCs w:val="24"/>
      </w:rPr>
      <w:t>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23A" w:rsidRDefault="0052223A" w:rsidP="00564E3C">
      <w:pPr>
        <w:spacing w:after="0" w:line="240" w:lineRule="auto"/>
      </w:pPr>
      <w:r>
        <w:separator/>
      </w:r>
    </w:p>
  </w:footnote>
  <w:footnote w:type="continuationSeparator" w:id="0">
    <w:p w:rsidR="0052223A" w:rsidRDefault="0052223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23A"/>
    <w:rsid w:val="00372DC6"/>
    <w:rsid w:val="0052223A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446DFD-2F0C-44C6-8361-39D08E0D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222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2016-01-09T20:10:00Z</dcterms:created>
  <dcterms:modified xsi:type="dcterms:W3CDTF">2016-01-09T20:11:00Z</dcterms:modified>
</cp:coreProperties>
</file>